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E85" w:rsidRDefault="00EC4E85" w:rsidP="001D2D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C4E85" w:rsidRPr="006605B5" w:rsidRDefault="00EC4E85" w:rsidP="001D2D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2DC3">
        <w:rPr>
          <w:rFonts w:ascii="Times New Roman" w:hAnsi="Times New Roman" w:cs="Times New Roman"/>
          <w:b/>
          <w:bCs/>
          <w:sz w:val="28"/>
          <w:szCs w:val="28"/>
        </w:rPr>
        <w:t>Ле</w:t>
      </w:r>
      <w:r w:rsidRPr="006605B5">
        <w:rPr>
          <w:rFonts w:ascii="Times New Roman" w:hAnsi="Times New Roman" w:cs="Times New Roman"/>
          <w:b/>
          <w:bCs/>
          <w:sz w:val="28"/>
          <w:szCs w:val="28"/>
        </w:rPr>
        <w:t>сная амнистия. В каких случаях можно оформить землю под домом</w:t>
      </w:r>
    </w:p>
    <w:p w:rsidR="00EC4E85" w:rsidRPr="006605B5" w:rsidRDefault="00EC4E85" w:rsidP="003143C7">
      <w:pPr>
        <w:spacing w:after="0" w:line="240" w:lineRule="auto"/>
        <w:rPr>
          <w:b/>
          <w:bCs/>
          <w:sz w:val="24"/>
          <w:szCs w:val="24"/>
        </w:rPr>
      </w:pPr>
    </w:p>
    <w:p w:rsidR="00EC4E85" w:rsidRPr="006605B5" w:rsidRDefault="00EC4E85" w:rsidP="002303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5B5">
        <w:rPr>
          <w:rFonts w:ascii="Times New Roman" w:hAnsi="Times New Roman" w:cs="Times New Roman"/>
          <w:sz w:val="28"/>
          <w:szCs w:val="28"/>
        </w:rPr>
        <w:t>В соответствии с подпунктом 8 пункта 1 статьи 1 Земельного кодекса Российской Федерации одним из принципов земельного законодательства является деление земель по целевому назначению (на категории), согласно которому правовой режим земель определяется, исходя из их принадлежности к определенной категории и разрешенного использования в соответствии с зонированием территорий и требованиями законодательства. При этом каждый земельный участок может относиться только к одной категории земель.</w:t>
      </w:r>
    </w:p>
    <w:p w:rsidR="00EC4E85" w:rsidRPr="006605B5" w:rsidRDefault="00EC4E85" w:rsidP="002303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5B5">
        <w:rPr>
          <w:rFonts w:ascii="Times New Roman" w:hAnsi="Times New Roman" w:cs="Times New Roman"/>
          <w:sz w:val="28"/>
          <w:szCs w:val="28"/>
        </w:rPr>
        <w:t>Однако применительно к землям лесного фонда данный принцип соблюдался не в полной мере. На территории Омской области значительное количество лесных участков, получивших статус ранее учтенных, на которые зарегистрировано право собственности Российской Федерации, представляли собой лесничества с многоконтурными границами, наличием внутри населенных пунктов, дорог, водных объектов, садоводческих и дачных товариществ.  Наличие пересечений и спорных вопросов по границам и площади каждого такого участка  не позволяли провести уточнение его границ (поставить на государственный кадастровый учет надлежащим образом). Такая ситуация влекла возникновение многочисленных споров о правах, возникающих между различными землепользователями.</w:t>
      </w:r>
    </w:p>
    <w:p w:rsidR="00EC4E85" w:rsidRPr="006605B5" w:rsidRDefault="00EC4E85" w:rsidP="002303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5B5">
        <w:rPr>
          <w:rFonts w:ascii="Times New Roman" w:hAnsi="Times New Roman" w:cs="Times New Roman"/>
          <w:sz w:val="28"/>
          <w:szCs w:val="28"/>
        </w:rPr>
        <w:t>Вступивший в действие  11.08.2017  Федеральный закон от 29.07.2017       № 280-ФЗ "О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земель" (далее – Закон о лесной амнистии, Закон) регулирует вопрос о порядке устранения пересечений границ земельных участков лесного фонда с границами земельных участков, относящихся к землям иных категорий, определяет механизм по устранению противоречий в сведениях Единого государственного реестра недвижимости (ЕГРН) в части принадлежности земельных участков к определенной категории. Также Закон решает вопрос об устранении пересечения границ земельных участков с границами населенных пунктов и территориальных зон. Кроме того, положения Закона направлены и на решение проблем граждан, проживающих в бывших военных городках и лесных поселках, расположенных в лесном фонде. Закон о лесной амнистии ввел механизмы, позволяющие придавать таким территориям статус полноценных населенных пунктов, развивать инфраструктуру, обеспечивать нормальные условия жизни населения</w:t>
      </w:r>
    </w:p>
    <w:p w:rsidR="00EC4E85" w:rsidRPr="006605B5" w:rsidRDefault="00EC4E85" w:rsidP="002303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5B5">
        <w:rPr>
          <w:rFonts w:ascii="Times New Roman" w:hAnsi="Times New Roman" w:cs="Times New Roman"/>
          <w:sz w:val="28"/>
          <w:szCs w:val="28"/>
        </w:rPr>
        <w:t>На территории Омской области расположено 19 лесничеств, городской лесопарк и Новосибирское военное лесничество. На сегодняшний день сведения о границах лесничеств и лесопарка в ЕГРН отсутствуют.</w:t>
      </w:r>
    </w:p>
    <w:p w:rsidR="00EC4E85" w:rsidRPr="006605B5" w:rsidRDefault="00EC4E85" w:rsidP="002303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5B5">
        <w:rPr>
          <w:rFonts w:ascii="Times New Roman" w:hAnsi="Times New Roman" w:cs="Times New Roman"/>
          <w:sz w:val="28"/>
          <w:szCs w:val="28"/>
        </w:rPr>
        <w:t>С целью реализации Закона о лесной амнистии и принятия решений об устранении выявленных пересечений при Управлении Росреестра по Омской области в октябре 2017 года создана межведомственная рабочая группа по сопоставлению сведений ЕГРН и Государственного лесного реестра о  земельных участках, относящихся к категории земель лесного фонда.</w:t>
      </w:r>
    </w:p>
    <w:p w:rsidR="00EC4E85" w:rsidRPr="006605B5" w:rsidRDefault="00EC4E85" w:rsidP="00137E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5B5">
        <w:rPr>
          <w:rFonts w:ascii="Times New Roman" w:hAnsi="Times New Roman" w:cs="Times New Roman"/>
          <w:sz w:val="28"/>
          <w:szCs w:val="28"/>
        </w:rPr>
        <w:t>По состоянию на 1 ноября 2019 года в  ЕГРН внесены сведения о земельных участках, отнесенных к категории земель лесного фонда, площадь которых составляет 5 млн. 955 тыс. 939 гектар, площадь лесных участков в государственном лесном реестре составляет –  5 млн. 950 тыс. 568 гектар. Разница между реестрами на сегодняшний день составляет 5 тыс. 371 гектар.</w:t>
      </w:r>
      <w:bookmarkStart w:id="0" w:name="_GoBack"/>
      <w:bookmarkEnd w:id="0"/>
    </w:p>
    <w:p w:rsidR="00EC4E85" w:rsidRPr="006605B5" w:rsidRDefault="00EC4E85" w:rsidP="002303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5B5">
        <w:rPr>
          <w:rFonts w:ascii="Times New Roman" w:hAnsi="Times New Roman" w:cs="Times New Roman"/>
          <w:sz w:val="28"/>
          <w:szCs w:val="28"/>
        </w:rPr>
        <w:t>Лесная амнистия, несомненно, дает возможность добросовестным приобретателям зарегистрировать право собственности на земельные участки, уточнить и внести сведения об их границах в ЕГРН.</w:t>
      </w:r>
    </w:p>
    <w:p w:rsidR="00EC4E85" w:rsidRPr="006605B5" w:rsidRDefault="00EC4E85" w:rsidP="00067C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5B5">
        <w:rPr>
          <w:rFonts w:ascii="Times New Roman" w:hAnsi="Times New Roman" w:cs="Times New Roman"/>
          <w:sz w:val="28"/>
          <w:szCs w:val="28"/>
        </w:rPr>
        <w:t>Для того чтобы воспользоваться лесной амнистией, важно понимать,  какие  участки под нее попадают.</w:t>
      </w:r>
    </w:p>
    <w:p w:rsidR="00EC4E85" w:rsidRPr="006605B5" w:rsidRDefault="00EC4E85" w:rsidP="002303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5B5">
        <w:rPr>
          <w:rFonts w:ascii="Times New Roman" w:hAnsi="Times New Roman" w:cs="Times New Roman"/>
          <w:sz w:val="28"/>
          <w:szCs w:val="28"/>
        </w:rPr>
        <w:t>Во-первых, это участки, предоставленные гражданам до 08.08.2008 года для садоводства, огородничества, личного подсобного хозяйства, дачного хозяйства и индивидуального жилищного строительства. Такой участок может находиться в границах земель лесного фонда по данным лесного реестра или лесного плана субъекта федерации и даже может иметь категорию «земли лесного фонда», указанную в кадастровом паспорте и свидетельстве о праве собственности. «Лесная амнистия» позволяет присвоить ему категорию «земли населенных пунктов» или «земли сельскохозяйственного назначения».</w:t>
      </w:r>
    </w:p>
    <w:p w:rsidR="00EC4E85" w:rsidRPr="006605B5" w:rsidRDefault="00EC4E85" w:rsidP="002303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5B5">
        <w:rPr>
          <w:rFonts w:ascii="Times New Roman" w:hAnsi="Times New Roman" w:cs="Times New Roman"/>
          <w:sz w:val="28"/>
          <w:szCs w:val="28"/>
        </w:rPr>
        <w:t>При этом не имеет значения:</w:t>
      </w:r>
    </w:p>
    <w:p w:rsidR="00EC4E85" w:rsidRPr="006605B5" w:rsidRDefault="00EC4E85" w:rsidP="002303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5B5">
        <w:rPr>
          <w:rFonts w:ascii="Times New Roman" w:hAnsi="Times New Roman" w:cs="Times New Roman"/>
          <w:sz w:val="28"/>
          <w:szCs w:val="28"/>
        </w:rPr>
        <w:t>- когда возникло право на данный участок у его последнего законного владельца. Главное, чтобы первичный землеотвод состоялся до 08.08.2008;</w:t>
      </w:r>
    </w:p>
    <w:p w:rsidR="00EC4E85" w:rsidRPr="006605B5" w:rsidRDefault="00EC4E85" w:rsidP="002303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5B5">
        <w:rPr>
          <w:rFonts w:ascii="Times New Roman" w:hAnsi="Times New Roman" w:cs="Times New Roman"/>
          <w:sz w:val="28"/>
          <w:szCs w:val="28"/>
        </w:rPr>
        <w:t>- имеются ли на участке постройки и зарегистрированы ли права на них;</w:t>
      </w:r>
    </w:p>
    <w:p w:rsidR="00EC4E85" w:rsidRPr="006605B5" w:rsidRDefault="00EC4E85" w:rsidP="002303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5B5">
        <w:rPr>
          <w:rFonts w:ascii="Times New Roman" w:hAnsi="Times New Roman" w:cs="Times New Roman"/>
          <w:sz w:val="28"/>
          <w:szCs w:val="28"/>
        </w:rPr>
        <w:t>- указана ли в правоустанавливающих документах, кадастровом паспорте или свидетельстве о праве собственности (договоре аренды) категория «земли лесного фонда».</w:t>
      </w:r>
    </w:p>
    <w:p w:rsidR="00EC4E85" w:rsidRPr="006605B5" w:rsidRDefault="00EC4E85" w:rsidP="002303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5B5">
        <w:rPr>
          <w:rFonts w:ascii="Times New Roman" w:hAnsi="Times New Roman" w:cs="Times New Roman"/>
          <w:sz w:val="28"/>
          <w:szCs w:val="28"/>
        </w:rPr>
        <w:t>Во-вторых, это участки и земли, на которых расположены объекты недвижимости, непредназначенные для нужд лесопользования, право собственности на которые зарегистрированы до 01.01.2016.</w:t>
      </w:r>
    </w:p>
    <w:p w:rsidR="00EC4E85" w:rsidRPr="006605B5" w:rsidRDefault="00EC4E85" w:rsidP="002303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5B5">
        <w:rPr>
          <w:rFonts w:ascii="Times New Roman" w:hAnsi="Times New Roman" w:cs="Times New Roman"/>
          <w:sz w:val="28"/>
          <w:szCs w:val="28"/>
        </w:rPr>
        <w:t>Одновременно с этим, Законом не урегулирована ситуация оформления прав на ранее образованные и состоящие на кадастровом учете участки под зданиями, отнесенные к категории земель лесного фонда. Из чего следует, что изменение категории таких участков на основании норм «лесной амнистии» не предполагается. Исключением являются участки, попадающие в границы населенных пунктов, которые подлежат созданию на месте старых лесных поселков и военных городков. Они должны быть переведены в категорию «земли населенных пунктов» на основании решений уполномоченных органов власти.</w:t>
      </w:r>
    </w:p>
    <w:p w:rsidR="00EC4E85" w:rsidRPr="006605B5" w:rsidRDefault="00EC4E85" w:rsidP="002303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5B5">
        <w:rPr>
          <w:rFonts w:ascii="Times New Roman" w:hAnsi="Times New Roman" w:cs="Times New Roman"/>
          <w:sz w:val="28"/>
          <w:szCs w:val="28"/>
        </w:rPr>
        <w:t>Нельзя будет оформить участок даже по "лесной амнистии", если он относится к категории земель промышленности, транспорта, энергетики, связи, радиовещания, телевидения, землям оборонного или иного «специального назначения», землям, задействованным для обеспечения космической деятельности, если на таких участках больше нет зарегистрированных объектов недвижимости.</w:t>
      </w:r>
    </w:p>
    <w:p w:rsidR="00EC4E85" w:rsidRPr="006605B5" w:rsidRDefault="00EC4E85" w:rsidP="002303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5B5">
        <w:rPr>
          <w:rFonts w:ascii="Times New Roman" w:hAnsi="Times New Roman" w:cs="Times New Roman"/>
          <w:sz w:val="28"/>
          <w:szCs w:val="28"/>
        </w:rPr>
        <w:t>Кроме того, Закон не работает в отношении земель сельскохозяйственного назначения, если уполномоченный орган по надзору за использованием земель получил достоверную информацию об эксплуатации этого участка с нарушением российских законов или вовсе не по назначению.</w:t>
      </w:r>
    </w:p>
    <w:p w:rsidR="00EC4E85" w:rsidRPr="006605B5" w:rsidRDefault="00EC4E85" w:rsidP="002303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5B5">
        <w:rPr>
          <w:rFonts w:ascii="Times New Roman" w:hAnsi="Times New Roman" w:cs="Times New Roman"/>
          <w:sz w:val="28"/>
          <w:szCs w:val="28"/>
        </w:rPr>
        <w:t>Для того чтобы воспользоваться лесной амнистией, собственнику необходимо подготовить ряд документов. В первую очередь следует обратиться к кадастровому инженеру. Специалист подготовит межевой план, в котором сделает отметку о возможности применения положений Закона о лесной амнистии.</w:t>
      </w:r>
    </w:p>
    <w:p w:rsidR="00EC4E85" w:rsidRPr="006605B5" w:rsidRDefault="00EC4E85" w:rsidP="002303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5B5">
        <w:rPr>
          <w:rFonts w:ascii="Times New Roman" w:hAnsi="Times New Roman" w:cs="Times New Roman"/>
          <w:sz w:val="28"/>
          <w:szCs w:val="28"/>
        </w:rPr>
        <w:t>С готовым межевым планом можно обратиться в любой офис многофункционального центра и подать заявление о постановке на государственный кадастровый учет (учете изменений) земельного участка. В результате для земельного участка будет установлен приоритет сведений ЕГРН, информация о таком земельном участке будет исключена из лесного реестра.</w:t>
      </w:r>
    </w:p>
    <w:p w:rsidR="00EC4E85" w:rsidRDefault="00EC4E85" w:rsidP="002303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5B5">
        <w:rPr>
          <w:rFonts w:ascii="Times New Roman" w:hAnsi="Times New Roman" w:cs="Times New Roman"/>
          <w:sz w:val="28"/>
          <w:szCs w:val="28"/>
        </w:rPr>
        <w:t>В соответствии с Законом о лесной амнистии сведения Государственного лесного реестра должны быть приведены в соответствие со сведениями ЕГРН до 1 января 2023 года.</w:t>
      </w:r>
    </w:p>
    <w:p w:rsidR="00EC4E85" w:rsidRPr="00A82F97" w:rsidRDefault="00EC4E85" w:rsidP="002303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C4E85" w:rsidRPr="00B85FFA" w:rsidRDefault="00EC4E85" w:rsidP="00330A75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B85FFA">
        <w:rPr>
          <w:rFonts w:ascii="Times New Roman" w:hAnsi="Times New Roman" w:cs="Times New Roman"/>
          <w:b/>
          <w:bCs/>
          <w:sz w:val="28"/>
          <w:szCs w:val="28"/>
        </w:rPr>
        <w:t xml:space="preserve">Елена Петракова, </w:t>
      </w:r>
    </w:p>
    <w:p w:rsidR="00EC4E85" w:rsidRPr="00B85FFA" w:rsidRDefault="00EC4E85" w:rsidP="00330A75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B85FFA">
        <w:rPr>
          <w:rFonts w:ascii="Times New Roman" w:hAnsi="Times New Roman" w:cs="Times New Roman"/>
          <w:b/>
          <w:bCs/>
          <w:sz w:val="28"/>
          <w:szCs w:val="28"/>
        </w:rPr>
        <w:t xml:space="preserve">ведущий специалист-эксперт </w:t>
      </w:r>
    </w:p>
    <w:p w:rsidR="00EC4E85" w:rsidRPr="00B85FFA" w:rsidRDefault="00EC4E85" w:rsidP="000B12DB">
      <w:pPr>
        <w:pStyle w:val="BodyText"/>
        <w:ind w:firstLine="720"/>
        <w:jc w:val="right"/>
        <w:rPr>
          <w:rFonts w:ascii="Times New Roman" w:hAnsi="Times New Roman" w:cs="Times New Roman"/>
          <w:b/>
          <w:bCs/>
          <w:color w:val="000000"/>
        </w:rPr>
      </w:pPr>
      <w:r w:rsidRPr="00B85FFA">
        <w:rPr>
          <w:rFonts w:ascii="Times New Roman" w:hAnsi="Times New Roman" w:cs="Times New Roman"/>
          <w:b/>
          <w:bCs/>
          <w:color w:val="000000"/>
        </w:rPr>
        <w:t>Межмуниципального</w:t>
      </w:r>
    </w:p>
    <w:p w:rsidR="00EC4E85" w:rsidRPr="00B85FFA" w:rsidRDefault="00EC4E85" w:rsidP="000B12DB">
      <w:pPr>
        <w:pStyle w:val="BodyText"/>
        <w:ind w:firstLine="720"/>
        <w:jc w:val="right"/>
        <w:rPr>
          <w:rFonts w:ascii="Times New Roman" w:hAnsi="Times New Roman" w:cs="Times New Roman"/>
          <w:b/>
          <w:bCs/>
        </w:rPr>
      </w:pPr>
      <w:r w:rsidRPr="00B85FFA">
        <w:rPr>
          <w:rFonts w:ascii="Times New Roman" w:hAnsi="Times New Roman" w:cs="Times New Roman"/>
          <w:b/>
          <w:bCs/>
        </w:rPr>
        <w:t>Калачинского отдела Управления</w:t>
      </w:r>
    </w:p>
    <w:p w:rsidR="00EC4E85" w:rsidRPr="00B85FFA" w:rsidRDefault="00EC4E85" w:rsidP="000B12DB">
      <w:pPr>
        <w:pStyle w:val="BodyText"/>
        <w:ind w:firstLine="720"/>
        <w:jc w:val="right"/>
        <w:rPr>
          <w:rFonts w:ascii="Times New Roman" w:hAnsi="Times New Roman" w:cs="Times New Roman"/>
          <w:b/>
          <w:bCs/>
        </w:rPr>
      </w:pPr>
      <w:r w:rsidRPr="00B85FFA">
        <w:rPr>
          <w:rFonts w:ascii="Times New Roman" w:hAnsi="Times New Roman" w:cs="Times New Roman"/>
          <w:b/>
          <w:bCs/>
        </w:rPr>
        <w:t xml:space="preserve"> Федеральной службы государственной </w:t>
      </w:r>
    </w:p>
    <w:p w:rsidR="00EC4E85" w:rsidRPr="00B85FFA" w:rsidRDefault="00EC4E85" w:rsidP="000B12DB">
      <w:pPr>
        <w:pStyle w:val="BodyText"/>
        <w:ind w:firstLine="720"/>
        <w:jc w:val="right"/>
        <w:rPr>
          <w:rFonts w:ascii="Times New Roman" w:hAnsi="Times New Roman" w:cs="Times New Roman"/>
          <w:b/>
          <w:bCs/>
          <w:color w:val="000000"/>
        </w:rPr>
      </w:pPr>
      <w:r w:rsidRPr="00B85FFA">
        <w:rPr>
          <w:rFonts w:ascii="Times New Roman" w:hAnsi="Times New Roman" w:cs="Times New Roman"/>
          <w:b/>
          <w:bCs/>
        </w:rPr>
        <w:t xml:space="preserve">регистрации, кадастра и картографии </w:t>
      </w:r>
      <w:r w:rsidRPr="00B85FFA">
        <w:rPr>
          <w:rFonts w:ascii="Times New Roman" w:hAnsi="Times New Roman" w:cs="Times New Roman"/>
          <w:b/>
          <w:bCs/>
          <w:color w:val="000000"/>
        </w:rPr>
        <w:t>по Омской области</w:t>
      </w:r>
    </w:p>
    <w:p w:rsidR="00EC4E85" w:rsidRPr="00517F13" w:rsidRDefault="00EC4E85" w:rsidP="003143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C4E85" w:rsidRPr="00517F13" w:rsidSect="009B3619">
      <w:headerReference w:type="default" r:id="rId6"/>
      <w:pgSz w:w="11906" w:h="16838" w:code="9"/>
      <w:pgMar w:top="1134" w:right="119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4E85" w:rsidRDefault="00EC4E85" w:rsidP="009B3619">
      <w:pPr>
        <w:spacing w:after="0" w:line="240" w:lineRule="auto"/>
      </w:pPr>
      <w:r>
        <w:separator/>
      </w:r>
    </w:p>
  </w:endnote>
  <w:endnote w:type="continuationSeparator" w:id="1">
    <w:p w:rsidR="00EC4E85" w:rsidRDefault="00EC4E85" w:rsidP="009B3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4E85" w:rsidRDefault="00EC4E85" w:rsidP="009B3619">
      <w:pPr>
        <w:spacing w:after="0" w:line="240" w:lineRule="auto"/>
      </w:pPr>
      <w:r>
        <w:separator/>
      </w:r>
    </w:p>
  </w:footnote>
  <w:footnote w:type="continuationSeparator" w:id="1">
    <w:p w:rsidR="00EC4E85" w:rsidRDefault="00EC4E85" w:rsidP="009B36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E85" w:rsidRDefault="00EC4E85" w:rsidP="009B3619">
    <w:pPr>
      <w:pStyle w:val="Header"/>
      <w:jc w:val="center"/>
    </w:pPr>
    <w:fldSimple w:instr=" PAGE   \* MERGEFORMAT ">
      <w:r>
        <w:rPr>
          <w:noProof/>
        </w:rPr>
        <w:t>3</w:t>
      </w:r>
    </w:fldSimple>
  </w:p>
  <w:p w:rsidR="00EC4E85" w:rsidRDefault="00EC4E8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0ECF"/>
    <w:rsid w:val="00022CD6"/>
    <w:rsid w:val="00067C8E"/>
    <w:rsid w:val="000B12DB"/>
    <w:rsid w:val="00137E8A"/>
    <w:rsid w:val="00176531"/>
    <w:rsid w:val="001C7D97"/>
    <w:rsid w:val="001D2DC3"/>
    <w:rsid w:val="0023035A"/>
    <w:rsid w:val="003143C7"/>
    <w:rsid w:val="00316926"/>
    <w:rsid w:val="00330A75"/>
    <w:rsid w:val="00360ECF"/>
    <w:rsid w:val="003B3DBE"/>
    <w:rsid w:val="00402D3F"/>
    <w:rsid w:val="00517F13"/>
    <w:rsid w:val="005C14CA"/>
    <w:rsid w:val="005E6B82"/>
    <w:rsid w:val="00607315"/>
    <w:rsid w:val="0062796C"/>
    <w:rsid w:val="006605B5"/>
    <w:rsid w:val="00791AE3"/>
    <w:rsid w:val="00882718"/>
    <w:rsid w:val="009B3619"/>
    <w:rsid w:val="009E622B"/>
    <w:rsid w:val="009F4E60"/>
    <w:rsid w:val="00A461D3"/>
    <w:rsid w:val="00A5102E"/>
    <w:rsid w:val="00A82F97"/>
    <w:rsid w:val="00AA5BDF"/>
    <w:rsid w:val="00AB5686"/>
    <w:rsid w:val="00AC5E8A"/>
    <w:rsid w:val="00B50FEA"/>
    <w:rsid w:val="00B85FFA"/>
    <w:rsid w:val="00C035E0"/>
    <w:rsid w:val="00C12145"/>
    <w:rsid w:val="00C3612E"/>
    <w:rsid w:val="00C409EA"/>
    <w:rsid w:val="00CF210F"/>
    <w:rsid w:val="00D0041B"/>
    <w:rsid w:val="00D30009"/>
    <w:rsid w:val="00E0030C"/>
    <w:rsid w:val="00E159E2"/>
    <w:rsid w:val="00EC4E85"/>
    <w:rsid w:val="00EF5B1E"/>
    <w:rsid w:val="00EF6FEE"/>
    <w:rsid w:val="00F45E39"/>
    <w:rsid w:val="00F86853"/>
    <w:rsid w:val="00F97A1C"/>
    <w:rsid w:val="00FA0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22B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510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5102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rsid w:val="009B3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B3619"/>
  </w:style>
  <w:style w:type="paragraph" w:styleId="Footer">
    <w:name w:val="footer"/>
    <w:basedOn w:val="Normal"/>
    <w:link w:val="FooterChar"/>
    <w:uiPriority w:val="99"/>
    <w:semiHidden/>
    <w:rsid w:val="009B3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B3619"/>
  </w:style>
  <w:style w:type="character" w:customStyle="1" w:styleId="BodyTextChar1">
    <w:name w:val="Body Text Char1"/>
    <w:basedOn w:val="DefaultParagraphFont"/>
    <w:link w:val="BodyText"/>
    <w:uiPriority w:val="99"/>
    <w:locked/>
    <w:rsid w:val="000B12DB"/>
    <w:rPr>
      <w:sz w:val="28"/>
      <w:szCs w:val="28"/>
      <w:lang w:val="ru-RU" w:eastAsia="ru-RU"/>
    </w:rPr>
  </w:style>
  <w:style w:type="paragraph" w:styleId="BodyText">
    <w:name w:val="Body Text"/>
    <w:basedOn w:val="Normal"/>
    <w:link w:val="BodyTextChar1"/>
    <w:uiPriority w:val="99"/>
    <w:rsid w:val="000B12DB"/>
    <w:pPr>
      <w:spacing w:after="0" w:line="240" w:lineRule="auto"/>
      <w:jc w:val="both"/>
    </w:pPr>
    <w:rPr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93</TotalTime>
  <Pages>3</Pages>
  <Words>1039</Words>
  <Characters>5926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Елена Александровна</dc:creator>
  <cp:keywords/>
  <dc:description/>
  <cp:lastModifiedBy>kalachinsk</cp:lastModifiedBy>
  <cp:revision>24</cp:revision>
  <cp:lastPrinted>2019-11-26T04:50:00Z</cp:lastPrinted>
  <dcterms:created xsi:type="dcterms:W3CDTF">2019-11-26T03:21:00Z</dcterms:created>
  <dcterms:modified xsi:type="dcterms:W3CDTF">2020-01-09T07:41:00Z</dcterms:modified>
</cp:coreProperties>
</file>